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42E0" w:rsidRPr="00100D4B" w:rsidRDefault="00CF1149">
      <w:pPr>
        <w:jc w:val="center"/>
        <w:rPr>
          <w:rFonts w:ascii="Arial" w:eastAsia="MS Mincho" w:hAnsi="Arial" w:cs="Arial"/>
          <w:b/>
          <w:bCs/>
          <w:sz w:val="16"/>
          <w:szCs w:val="16"/>
        </w:rPr>
      </w:pPr>
      <w:r w:rsidRPr="00100D4B">
        <w:rPr>
          <w:rFonts w:ascii="Arial" w:eastAsia="MS Mincho" w:hAnsi="Arial" w:cs="Arial"/>
          <w:b/>
          <w:bCs/>
          <w:sz w:val="16"/>
          <w:szCs w:val="16"/>
        </w:rPr>
        <w:t>Ведомость размещения дорожных знаков (которые должны быть установлены и отражены в проекте в</w:t>
      </w:r>
    </w:p>
    <w:p w:rsidR="00CF1149" w:rsidRPr="00100D4B" w:rsidRDefault="00CF1149">
      <w:pPr>
        <w:jc w:val="center"/>
        <w:rPr>
          <w:rFonts w:ascii="Arial" w:eastAsia="MS Mincho" w:hAnsi="Arial" w:cs="Arial"/>
          <w:b/>
          <w:bCs/>
          <w:sz w:val="16"/>
          <w:szCs w:val="16"/>
        </w:rPr>
      </w:pPr>
      <w:r w:rsidRPr="00100D4B">
        <w:rPr>
          <w:rFonts w:ascii="Arial" w:eastAsia="MS Mincho" w:hAnsi="Arial" w:cs="Arial"/>
          <w:b/>
          <w:bCs/>
          <w:sz w:val="16"/>
          <w:szCs w:val="16"/>
        </w:rPr>
        <w:t>соответствии с требованиями ГОСТ Р 52290-2004)</w:t>
      </w:r>
    </w:p>
    <w:p w:rsidR="001842E0" w:rsidRPr="00100D4B" w:rsidRDefault="00100D4B">
      <w:pPr>
        <w:jc w:val="center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bookmarkStart w:id="0" w:name="PLACES"/>
      <w:bookmarkEnd w:id="0"/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>В-Ирмень-кладбище-глиняный карьер-</w:t>
      </w:r>
      <w:proofErr w:type="spellStart"/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>д.Плотниково</w:t>
      </w:r>
      <w:proofErr w:type="spellEnd"/>
    </w:p>
    <w:p w:rsidR="001842E0" w:rsidRPr="00100D4B" w:rsidRDefault="001842E0">
      <w:pPr>
        <w:pStyle w:val="1"/>
        <w:rPr>
          <w:i/>
          <w:iCs/>
          <w:sz w:val="16"/>
          <w:szCs w:val="16"/>
        </w:rPr>
      </w:pPr>
      <w:r w:rsidRPr="00100D4B">
        <w:rPr>
          <w:sz w:val="16"/>
          <w:szCs w:val="16"/>
        </w:rPr>
        <w:t>Протяженность участка –</w:t>
      </w:r>
      <w:r w:rsidRPr="00100D4B">
        <w:rPr>
          <w:i/>
          <w:iCs/>
          <w:sz w:val="16"/>
          <w:szCs w:val="16"/>
        </w:rPr>
        <w:t xml:space="preserve"> </w:t>
      </w:r>
      <w:bookmarkStart w:id="1" w:name="FROMTO"/>
      <w:bookmarkEnd w:id="1"/>
      <w:r w:rsidR="00100D4B" w:rsidRPr="00100D4B">
        <w:rPr>
          <w:i/>
          <w:iCs/>
          <w:sz w:val="16"/>
          <w:szCs w:val="16"/>
        </w:rPr>
        <w:t>От 0+0 до 2+90</w:t>
      </w:r>
    </w:p>
    <w:p w:rsidR="001842E0" w:rsidRPr="00100D4B" w:rsidRDefault="001842E0">
      <w:pPr>
        <w:jc w:val="right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100D4B">
        <w:rPr>
          <w:rFonts w:ascii="Arial" w:eastAsia="MS Mincho" w:hAnsi="Arial" w:cs="Arial"/>
          <w:b/>
          <w:bCs/>
          <w:sz w:val="16"/>
          <w:szCs w:val="16"/>
        </w:rPr>
        <w:t>Участок обслуживается –</w:t>
      </w:r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</w:t>
      </w:r>
      <w:bookmarkStart w:id="2" w:name="OBS"/>
      <w:bookmarkEnd w:id="2"/>
    </w:p>
    <w:p w:rsidR="001842E0" w:rsidRPr="00100D4B" w:rsidRDefault="001842E0">
      <w:pPr>
        <w:jc w:val="right"/>
        <w:rPr>
          <w:rFonts w:ascii="Arial" w:eastAsia="MS Mincho" w:hAnsi="Arial" w:cs="Arial"/>
          <w:b/>
          <w:bCs/>
          <w:sz w:val="16"/>
          <w:szCs w:val="16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RPr="00100D4B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Установлено / требуется устан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Месторасположение</w:t>
            </w:r>
          </w:p>
        </w:tc>
      </w:tr>
      <w:tr w:rsidR="001842E0" w:rsidRPr="00100D4B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sz w:val="16"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0+57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слева</w:t>
            </w: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0+204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0+233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слева</w:t>
            </w: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0+397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0+426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слева</w:t>
            </w: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0+560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0+589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слева</w:t>
            </w: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1+457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1+499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слева</w:t>
            </w: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2+75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sz w:val="16"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sz w:val="16"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sz w:val="16"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sz w:val="16"/>
                <w:szCs w:val="16"/>
              </w:rPr>
              <w:t>Знаки особых предписаний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5.16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Место остановки автобуса и(или) троллейбуса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0+23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слева</w:t>
            </w: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sz w:val="16"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sz w:val="16"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sz w:val="16"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sz w:val="16"/>
                <w:szCs w:val="16"/>
              </w:rPr>
              <w:t>Знаки дополнительной информации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1+457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1+499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слева</w:t>
            </w: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sz w:val="16"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sz w:val="16"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sz w:val="16"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sz w:val="16"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sz w:val="16"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42E0" w:rsidRPr="00100D4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 w:rsidP="00100D4B">
            <w:pPr>
              <w:rPr>
                <w:rFonts w:ascii="Arial" w:hAnsi="Arial" w:cs="Arial"/>
                <w:sz w:val="16"/>
                <w:szCs w:val="16"/>
              </w:rPr>
            </w:pPr>
            <w:bookmarkStart w:id="3" w:name="EXP1"/>
            <w:bookmarkEnd w:id="3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00D4B" w:rsidP="00100D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sz w:val="16"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00D4B" w:rsidP="00100D4B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 w:rsidP="00100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00D4B" w:rsidRDefault="001842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842E0" w:rsidRPr="00100D4B" w:rsidRDefault="001842E0">
      <w:pPr>
        <w:pStyle w:val="a3"/>
        <w:rPr>
          <w:rFonts w:eastAsia="MS Mincho"/>
          <w:sz w:val="16"/>
          <w:szCs w:val="16"/>
        </w:rPr>
      </w:pPr>
    </w:p>
    <w:p w:rsidR="00100D4B" w:rsidRPr="00100D4B" w:rsidRDefault="00100D4B" w:rsidP="00100D4B">
      <w:pPr>
        <w:jc w:val="center"/>
        <w:rPr>
          <w:rFonts w:ascii="Arial" w:eastAsia="MS Mincho" w:hAnsi="Arial" w:cs="Arial"/>
          <w:b/>
          <w:bCs/>
          <w:sz w:val="16"/>
          <w:szCs w:val="16"/>
        </w:rPr>
      </w:pPr>
      <w:r w:rsidRPr="00100D4B">
        <w:rPr>
          <w:rFonts w:ascii="Arial" w:hAnsi="Arial" w:cs="Arial"/>
          <w:b/>
          <w:bCs/>
          <w:sz w:val="16"/>
          <w:szCs w:val="16"/>
        </w:rPr>
        <w:t>Ведомость размещения барьерного ограждения</w:t>
      </w:r>
    </w:p>
    <w:p w:rsidR="00100D4B" w:rsidRPr="00100D4B" w:rsidRDefault="00100D4B" w:rsidP="00100D4B">
      <w:pPr>
        <w:jc w:val="center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>В-Ирмень-кладбище-глиняный карьер-</w:t>
      </w:r>
      <w:proofErr w:type="spellStart"/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>д.Плотниково</w:t>
      </w:r>
      <w:proofErr w:type="spellEnd"/>
    </w:p>
    <w:p w:rsidR="00100D4B" w:rsidRPr="00100D4B" w:rsidRDefault="00100D4B" w:rsidP="00100D4B">
      <w:pPr>
        <w:jc w:val="right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100D4B">
        <w:rPr>
          <w:rFonts w:ascii="Arial" w:eastAsia="MS Mincho" w:hAnsi="Arial" w:cs="Arial"/>
          <w:b/>
          <w:bCs/>
          <w:sz w:val="16"/>
          <w:szCs w:val="16"/>
        </w:rPr>
        <w:t>Протяженность участка –</w:t>
      </w:r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От 0+0 до 2+90</w:t>
      </w:r>
    </w:p>
    <w:p w:rsidR="00100D4B" w:rsidRPr="00100D4B" w:rsidRDefault="00100D4B" w:rsidP="00100D4B">
      <w:pPr>
        <w:pStyle w:val="1"/>
        <w:rPr>
          <w:i/>
          <w:iCs/>
          <w:sz w:val="16"/>
          <w:szCs w:val="16"/>
        </w:rPr>
      </w:pPr>
      <w:r w:rsidRPr="00100D4B">
        <w:rPr>
          <w:sz w:val="16"/>
          <w:szCs w:val="16"/>
        </w:rPr>
        <w:t>Участок обслуживается –</w:t>
      </w:r>
      <w:r w:rsidRPr="00100D4B">
        <w:rPr>
          <w:i/>
          <w:iCs/>
          <w:sz w:val="16"/>
          <w:szCs w:val="16"/>
        </w:rPr>
        <w:t xml:space="preserve"> </w:t>
      </w:r>
    </w:p>
    <w:p w:rsidR="00100D4B" w:rsidRPr="00100D4B" w:rsidRDefault="00100D4B" w:rsidP="00100D4B">
      <w:pPr>
        <w:jc w:val="right"/>
        <w:rPr>
          <w:rFonts w:ascii="Arial" w:eastAsia="MS Mincho" w:hAnsi="Arial" w:cs="Arial"/>
          <w:b/>
          <w:bCs/>
          <w:sz w:val="16"/>
          <w:szCs w:val="16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1869"/>
        <w:gridCol w:w="1870"/>
        <w:gridCol w:w="2261"/>
        <w:gridCol w:w="2280"/>
        <w:gridCol w:w="1769"/>
        <w:gridCol w:w="2071"/>
        <w:gridCol w:w="1800"/>
        <w:gridCol w:w="1680"/>
        <w:gridCol w:w="1440"/>
        <w:gridCol w:w="1855"/>
      </w:tblGrid>
      <w:tr w:rsidR="00100D4B" w:rsidRPr="00100D4B" w:rsidTr="00F76AE8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bottom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bottom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bottom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Протяженность, м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Уровень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bottom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00D4B" w:rsidRPr="00100D4B" w:rsidTr="00F76AE8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№п/п</w:t>
            </w:r>
          </w:p>
        </w:tc>
        <w:tc>
          <w:tcPr>
            <w:tcW w:w="186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Начало участка, км +м</w:t>
            </w:r>
          </w:p>
        </w:tc>
        <w:tc>
          <w:tcPr>
            <w:tcW w:w="187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Конец участка, км + м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Проектируемые в соответствии с нормативными документами, м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Фактически установленные, м</w:t>
            </w:r>
          </w:p>
        </w:tc>
        <w:tc>
          <w:tcPr>
            <w:tcW w:w="176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Дата уст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новки, г</w:t>
            </w:r>
          </w:p>
        </w:tc>
        <w:tc>
          <w:tcPr>
            <w:tcW w:w="207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Располож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ние</w:t>
            </w:r>
          </w:p>
        </w:tc>
        <w:tc>
          <w:tcPr>
            <w:tcW w:w="180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Тип</w:t>
            </w:r>
          </w:p>
        </w:tc>
        <w:tc>
          <w:tcPr>
            <w:tcW w:w="168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удерж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и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ваю щей спосо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б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ности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Высота, м</w:t>
            </w:r>
          </w:p>
        </w:tc>
        <w:tc>
          <w:tcPr>
            <w:tcW w:w="18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Зона распол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жения</w:t>
            </w:r>
          </w:p>
        </w:tc>
      </w:tr>
      <w:tr w:rsidR="00100D4B" w:rsidRPr="00100D4B" w:rsidTr="00F76AE8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</w:tr>
      <w:tr w:rsidR="00100D4B" w:rsidRPr="00100D4B" w:rsidTr="00F76AE8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 w:rsidTr="00F76AE8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1+874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1+957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слева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одностороннее металлическое на металлических стойках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У3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0,8</w:t>
            </w:r>
          </w:p>
        </w:tc>
        <w:tc>
          <w:tcPr>
            <w:tcW w:w="1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Насыпь</w:t>
            </w:r>
          </w:p>
        </w:tc>
      </w:tr>
      <w:tr w:rsidR="00100D4B" w:rsidRPr="00100D4B" w:rsidTr="00F76AE8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1+874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1+958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справа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одностороннее металлическое на металлических стойках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У1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0,8</w:t>
            </w:r>
          </w:p>
        </w:tc>
        <w:tc>
          <w:tcPr>
            <w:tcW w:w="1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Насыпь</w:t>
            </w:r>
          </w:p>
        </w:tc>
      </w:tr>
    </w:tbl>
    <w:p w:rsidR="00100D4B" w:rsidRPr="00100D4B" w:rsidRDefault="00100D4B" w:rsidP="00100D4B">
      <w:pPr>
        <w:pStyle w:val="a3"/>
        <w:rPr>
          <w:rFonts w:eastAsia="MS Mincho"/>
          <w:sz w:val="16"/>
          <w:szCs w:val="16"/>
        </w:rPr>
      </w:pPr>
    </w:p>
    <w:p w:rsidR="00100D4B" w:rsidRPr="00100D4B" w:rsidRDefault="00100D4B" w:rsidP="00100D4B">
      <w:pPr>
        <w:pStyle w:val="a5"/>
        <w:rPr>
          <w:rFonts w:eastAsia="MS Mincho"/>
          <w:sz w:val="16"/>
          <w:szCs w:val="16"/>
        </w:rPr>
      </w:pPr>
      <w:r w:rsidRPr="00100D4B">
        <w:rPr>
          <w:sz w:val="16"/>
          <w:szCs w:val="16"/>
        </w:rPr>
        <w:t>Ведомость размещения искусственного освещения</w:t>
      </w:r>
    </w:p>
    <w:p w:rsidR="00100D4B" w:rsidRPr="00100D4B" w:rsidRDefault="00100D4B" w:rsidP="00100D4B">
      <w:pPr>
        <w:jc w:val="center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>В-Ирмень-кладбище-глиняный карьер-</w:t>
      </w:r>
      <w:proofErr w:type="spellStart"/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>д.Плотниково</w:t>
      </w:r>
      <w:proofErr w:type="spellEnd"/>
    </w:p>
    <w:p w:rsidR="00100D4B" w:rsidRPr="00100D4B" w:rsidRDefault="00100D4B" w:rsidP="00100D4B">
      <w:pPr>
        <w:jc w:val="right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100D4B">
        <w:rPr>
          <w:rFonts w:ascii="Arial" w:eastAsia="MS Mincho" w:hAnsi="Arial" w:cs="Arial"/>
          <w:b/>
          <w:bCs/>
          <w:sz w:val="16"/>
          <w:szCs w:val="16"/>
        </w:rPr>
        <w:t>Протяженность участка –</w:t>
      </w:r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От 0+0 до 2+90</w:t>
      </w:r>
    </w:p>
    <w:p w:rsidR="00100D4B" w:rsidRPr="00100D4B" w:rsidRDefault="00100D4B" w:rsidP="00100D4B">
      <w:pPr>
        <w:jc w:val="right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100D4B">
        <w:rPr>
          <w:rFonts w:ascii="Arial" w:eastAsia="MS Mincho" w:hAnsi="Arial" w:cs="Arial"/>
          <w:b/>
          <w:bCs/>
          <w:sz w:val="16"/>
          <w:szCs w:val="16"/>
        </w:rPr>
        <w:t>Участок обслуживается –</w:t>
      </w:r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</w:t>
      </w:r>
    </w:p>
    <w:p w:rsidR="00100D4B" w:rsidRPr="00100D4B" w:rsidRDefault="00100D4B" w:rsidP="00100D4B">
      <w:pPr>
        <w:jc w:val="right"/>
        <w:rPr>
          <w:rFonts w:ascii="Arial" w:eastAsia="MS Mincho" w:hAnsi="Arial" w:cs="Arial"/>
          <w:b/>
          <w:bCs/>
          <w:sz w:val="16"/>
          <w:szCs w:val="16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100D4B" w:rsidRPr="00100D4B" w:rsidTr="00F76AE8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00D4B" w:rsidRPr="00100D4B" w:rsidTr="00F76AE8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Конец уч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Фактически у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Расположение</w:t>
            </w:r>
          </w:p>
        </w:tc>
      </w:tr>
      <w:tr w:rsidR="00100D4B" w:rsidRPr="00100D4B" w:rsidTr="00F76AE8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100D4B" w:rsidRPr="00100D4B" w:rsidTr="00F76AE8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51/51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2040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 w:rsidTr="00F76AE8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0+12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2+52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51/51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2040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справа</w:t>
            </w:r>
          </w:p>
        </w:tc>
      </w:tr>
    </w:tbl>
    <w:p w:rsidR="00100D4B" w:rsidRPr="00100D4B" w:rsidRDefault="00100D4B" w:rsidP="00100D4B">
      <w:pPr>
        <w:pStyle w:val="a3"/>
        <w:rPr>
          <w:rFonts w:eastAsia="MS Mincho"/>
          <w:sz w:val="16"/>
          <w:szCs w:val="16"/>
        </w:rPr>
      </w:pPr>
    </w:p>
    <w:p w:rsidR="00100D4B" w:rsidRPr="00100D4B" w:rsidRDefault="00100D4B" w:rsidP="00100D4B">
      <w:pPr>
        <w:jc w:val="center"/>
        <w:rPr>
          <w:rFonts w:ascii="Arial" w:eastAsia="MS Mincho" w:hAnsi="Arial" w:cs="Arial"/>
          <w:b/>
          <w:bCs/>
          <w:sz w:val="16"/>
          <w:szCs w:val="16"/>
        </w:rPr>
      </w:pPr>
      <w:r w:rsidRPr="00100D4B">
        <w:rPr>
          <w:rFonts w:ascii="Arial" w:hAnsi="Arial" w:cs="Arial"/>
          <w:b/>
          <w:bCs/>
          <w:sz w:val="16"/>
          <w:szCs w:val="16"/>
        </w:rPr>
        <w:t>Ведомость наличия остановок общественного транспорта</w:t>
      </w:r>
    </w:p>
    <w:p w:rsidR="00100D4B" w:rsidRPr="00100D4B" w:rsidRDefault="00100D4B" w:rsidP="00100D4B">
      <w:pPr>
        <w:jc w:val="center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>В-Ирмень-кладбище-глиняный карьер-</w:t>
      </w:r>
      <w:proofErr w:type="spellStart"/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>д.Плотниково</w:t>
      </w:r>
      <w:proofErr w:type="spellEnd"/>
    </w:p>
    <w:p w:rsidR="00100D4B" w:rsidRPr="00100D4B" w:rsidRDefault="00100D4B" w:rsidP="00100D4B">
      <w:pPr>
        <w:jc w:val="right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100D4B">
        <w:rPr>
          <w:rFonts w:ascii="Arial" w:eastAsia="MS Mincho" w:hAnsi="Arial" w:cs="Arial"/>
          <w:b/>
          <w:bCs/>
          <w:sz w:val="16"/>
          <w:szCs w:val="16"/>
        </w:rPr>
        <w:t>Протяженность участка –</w:t>
      </w:r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От 0+0 до 2+90</w:t>
      </w:r>
    </w:p>
    <w:p w:rsidR="00100D4B" w:rsidRPr="00100D4B" w:rsidRDefault="00100D4B" w:rsidP="00100D4B">
      <w:pPr>
        <w:jc w:val="right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100D4B">
        <w:rPr>
          <w:rFonts w:ascii="Arial" w:eastAsia="MS Mincho" w:hAnsi="Arial" w:cs="Arial"/>
          <w:b/>
          <w:bCs/>
          <w:sz w:val="16"/>
          <w:szCs w:val="16"/>
        </w:rPr>
        <w:t>Участок обслуживается –</w:t>
      </w:r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</w:t>
      </w:r>
    </w:p>
    <w:p w:rsidR="00100D4B" w:rsidRPr="00100D4B" w:rsidRDefault="00100D4B" w:rsidP="00100D4B">
      <w:pPr>
        <w:jc w:val="right"/>
        <w:rPr>
          <w:rFonts w:ascii="Arial" w:eastAsia="MS Mincho" w:hAnsi="Arial" w:cs="Arial"/>
          <w:b/>
          <w:bCs/>
          <w:sz w:val="16"/>
          <w:szCs w:val="16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4"/>
        <w:gridCol w:w="2107"/>
        <w:gridCol w:w="2107"/>
        <w:gridCol w:w="2086"/>
        <w:gridCol w:w="2087"/>
        <w:gridCol w:w="2087"/>
        <w:gridCol w:w="2086"/>
        <w:gridCol w:w="2087"/>
        <w:gridCol w:w="2087"/>
        <w:gridCol w:w="2087"/>
      </w:tblGrid>
      <w:tr w:rsidR="00100D4B" w:rsidRPr="00100D4B" w:rsidTr="00F76AE8">
        <w:trPr>
          <w:cantSplit/>
          <w:trHeight w:val="20"/>
          <w:tblHeader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Адрес, </w:t>
            </w:r>
            <w:proofErr w:type="spellStart"/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км+м</w:t>
            </w:r>
            <w:proofErr w:type="spellEnd"/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Расположение</w:t>
            </w:r>
          </w:p>
        </w:tc>
        <w:tc>
          <w:tcPr>
            <w:tcW w:w="41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Наличие посадочных площадок, заездных карманов, павильонов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Наличие переходно-скоростных полос</w:t>
            </w:r>
          </w:p>
        </w:tc>
        <w:tc>
          <w:tcPr>
            <w:tcW w:w="417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Длина по нормативу, м</w:t>
            </w:r>
          </w:p>
        </w:tc>
        <w:tc>
          <w:tcPr>
            <w:tcW w:w="41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Фактическая длина, м</w:t>
            </w:r>
          </w:p>
        </w:tc>
      </w:tr>
      <w:tr w:rsidR="00100D4B" w:rsidRPr="00100D4B" w:rsidTr="00F76AE8">
        <w:trPr>
          <w:trHeight w:val="20"/>
          <w:tblHeader/>
          <w:jc w:val="center"/>
        </w:trPr>
        <w:tc>
          <w:tcPr>
            <w:tcW w:w="102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обустроено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разгон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тормож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ние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разгон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торможение</w:t>
            </w:r>
          </w:p>
        </w:tc>
      </w:tr>
      <w:tr w:rsidR="00100D4B" w:rsidRPr="00100D4B" w:rsidTr="00F76AE8">
        <w:trPr>
          <w:trHeight w:val="20"/>
          <w:tblHeader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9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</w:tr>
      <w:tr w:rsidR="00100D4B" w:rsidRPr="00100D4B" w:rsidTr="00F76AE8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0+21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слева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Посадочная площадка, павильон, заездной карман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00D4B" w:rsidRPr="00100D4B" w:rsidRDefault="00100D4B" w:rsidP="00100D4B">
      <w:pPr>
        <w:rPr>
          <w:rFonts w:eastAsia="MS Mincho"/>
          <w:sz w:val="16"/>
          <w:szCs w:val="16"/>
          <w:lang w:val="en-US"/>
        </w:rPr>
      </w:pPr>
    </w:p>
    <w:p w:rsidR="00100D4B" w:rsidRPr="00100D4B" w:rsidRDefault="00100D4B" w:rsidP="00100D4B">
      <w:pPr>
        <w:jc w:val="center"/>
        <w:rPr>
          <w:rFonts w:ascii="Arial" w:eastAsia="MS Mincho" w:hAnsi="Arial" w:cs="Arial"/>
          <w:b/>
          <w:bCs/>
          <w:sz w:val="16"/>
          <w:szCs w:val="16"/>
        </w:rPr>
      </w:pPr>
      <w:r w:rsidRPr="00100D4B">
        <w:rPr>
          <w:rFonts w:ascii="Arial" w:hAnsi="Arial" w:cs="Arial"/>
          <w:b/>
          <w:bCs/>
          <w:sz w:val="16"/>
          <w:szCs w:val="16"/>
        </w:rPr>
        <w:t>Ведомость размещения пешеходных дорожек (тротуаров)</w:t>
      </w:r>
    </w:p>
    <w:p w:rsidR="00100D4B" w:rsidRPr="00100D4B" w:rsidRDefault="00100D4B" w:rsidP="00100D4B">
      <w:pPr>
        <w:jc w:val="center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>В-Ирмень-кладбище-глиняный карьер-</w:t>
      </w:r>
      <w:proofErr w:type="spellStart"/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>д.Плотниково</w:t>
      </w:r>
      <w:proofErr w:type="spellEnd"/>
    </w:p>
    <w:p w:rsidR="00100D4B" w:rsidRPr="00100D4B" w:rsidRDefault="00100D4B" w:rsidP="00100D4B">
      <w:pPr>
        <w:pStyle w:val="1"/>
        <w:rPr>
          <w:i/>
          <w:iCs/>
          <w:sz w:val="16"/>
          <w:szCs w:val="16"/>
        </w:rPr>
      </w:pPr>
      <w:r w:rsidRPr="00100D4B">
        <w:rPr>
          <w:sz w:val="16"/>
          <w:szCs w:val="16"/>
        </w:rPr>
        <w:t>Протяженность участка –</w:t>
      </w:r>
      <w:r w:rsidRPr="00100D4B">
        <w:rPr>
          <w:i/>
          <w:iCs/>
          <w:sz w:val="16"/>
          <w:szCs w:val="16"/>
        </w:rPr>
        <w:t xml:space="preserve"> От 0+0 до 2+90</w:t>
      </w:r>
    </w:p>
    <w:p w:rsidR="00100D4B" w:rsidRPr="00100D4B" w:rsidRDefault="00100D4B" w:rsidP="00100D4B">
      <w:pPr>
        <w:jc w:val="right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100D4B">
        <w:rPr>
          <w:rFonts w:ascii="Arial" w:eastAsia="MS Mincho" w:hAnsi="Arial" w:cs="Arial"/>
          <w:b/>
          <w:bCs/>
          <w:sz w:val="16"/>
          <w:szCs w:val="16"/>
        </w:rPr>
        <w:t>Участок обслуживается –</w:t>
      </w:r>
      <w:r w:rsidRPr="00100D4B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</w:t>
      </w:r>
    </w:p>
    <w:p w:rsidR="00100D4B" w:rsidRPr="00100D4B" w:rsidRDefault="00100D4B" w:rsidP="00100D4B">
      <w:pPr>
        <w:jc w:val="right"/>
        <w:rPr>
          <w:rFonts w:ascii="Arial" w:eastAsia="MS Mincho" w:hAnsi="Arial" w:cs="Arial"/>
          <w:b/>
          <w:bCs/>
          <w:sz w:val="16"/>
          <w:szCs w:val="16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100D4B" w:rsidRPr="00100D4B" w:rsidTr="00F76AE8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Протяженность, м</w:t>
            </w:r>
          </w:p>
        </w:tc>
      </w:tr>
      <w:tr w:rsidR="00100D4B" w:rsidRPr="00100D4B" w:rsidTr="00F76AE8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№п/п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Начало участка, км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Конец участка, км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Проектируемые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Фактически установленные, м</w:t>
            </w:r>
          </w:p>
        </w:tc>
      </w:tr>
      <w:tr w:rsidR="00100D4B" w:rsidRPr="00100D4B" w:rsidTr="00F76AE8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D4B" w:rsidRPr="00100D4B" w:rsidRDefault="00100D4B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4B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100D4B" w:rsidRPr="00100D4B" w:rsidTr="00F76AE8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695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 w:rsidTr="00F76AE8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0+3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0+573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570,14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 w:rsidTr="00F76AE8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1+963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1+1000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37,06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D4B" w:rsidRPr="00100D4B" w:rsidTr="00F76AE8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2+0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2+88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100D4B">
              <w:rPr>
                <w:rFonts w:ascii="Arial" w:hAnsi="Arial" w:cs="Arial"/>
                <w:sz w:val="16"/>
                <w:szCs w:val="16"/>
              </w:rPr>
              <w:t>87,8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D4B" w:rsidRPr="00100D4B" w:rsidRDefault="00100D4B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00D4B" w:rsidRPr="00100D4B" w:rsidRDefault="00100D4B" w:rsidP="00100D4B">
      <w:pPr>
        <w:pStyle w:val="a3"/>
        <w:rPr>
          <w:rFonts w:eastAsia="MS Mincho"/>
          <w:sz w:val="16"/>
          <w:szCs w:val="16"/>
        </w:rPr>
      </w:pPr>
    </w:p>
    <w:p w:rsidR="00100D4B" w:rsidRPr="00100D4B" w:rsidRDefault="00100D4B">
      <w:pPr>
        <w:pStyle w:val="a3"/>
        <w:rPr>
          <w:rFonts w:eastAsia="MS Mincho"/>
          <w:sz w:val="16"/>
          <w:szCs w:val="16"/>
        </w:rPr>
      </w:pPr>
    </w:p>
    <w:sectPr w:rsidR="00100D4B" w:rsidRPr="00100D4B">
      <w:pgSz w:w="23814" w:h="16840" w:orient="landscape" w:code="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D4B"/>
    <w:rsid w:val="00100D4B"/>
    <w:rsid w:val="001842E0"/>
    <w:rsid w:val="00215347"/>
    <w:rsid w:val="00CF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F54AB6"/>
  <w15:chartTrackingRefBased/>
  <w15:docId w15:val="{4E8E5DA4-6214-4D56-9AEE-156E85CE0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a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rsid w:val="00100D4B"/>
    <w:rPr>
      <w:rFonts w:ascii="Courier New" w:hAnsi="Courier New" w:cs="Courier New"/>
    </w:rPr>
  </w:style>
  <w:style w:type="paragraph" w:styleId="a5">
    <w:basedOn w:val="a"/>
    <w:next w:val="a6"/>
    <w:qFormat/>
    <w:rsid w:val="00100D4B"/>
    <w:pPr>
      <w:jc w:val="center"/>
    </w:pPr>
    <w:rPr>
      <w:rFonts w:ascii="Arial" w:hAnsi="Arial" w:cs="Arial"/>
      <w:b/>
      <w:bCs/>
    </w:rPr>
  </w:style>
  <w:style w:type="paragraph" w:styleId="a6">
    <w:name w:val="Title"/>
    <w:basedOn w:val="a"/>
    <w:next w:val="a"/>
    <w:link w:val="a7"/>
    <w:qFormat/>
    <w:rsid w:val="00100D4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7">
    <w:name w:val="Заголовок Знак"/>
    <w:basedOn w:val="a0"/>
    <w:link w:val="a6"/>
    <w:rsid w:val="00100D4B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2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Trend</dc:creator>
  <cp:keywords/>
  <dc:description/>
  <cp:lastModifiedBy>Trend</cp:lastModifiedBy>
  <cp:revision>1</cp:revision>
  <cp:lastPrinted>1601-01-01T00:00:00Z</cp:lastPrinted>
  <dcterms:created xsi:type="dcterms:W3CDTF">2022-12-19T08:48:00Z</dcterms:created>
  <dcterms:modified xsi:type="dcterms:W3CDTF">2022-12-19T08:51:00Z</dcterms:modified>
</cp:coreProperties>
</file>